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7036" w:rsidRPr="007800AB" w:rsidRDefault="00B47036" w:rsidP="00582A58">
      <w:pPr>
        <w:spacing w:after="120"/>
        <w:jc w:val="center"/>
        <w:rPr>
          <w:rFonts w:ascii="Times New Roman" w:hAnsi="Times New Roman"/>
          <w:sz w:val="44"/>
          <w:szCs w:val="44"/>
        </w:rPr>
      </w:pPr>
      <w:r w:rsidRPr="007800AB">
        <w:rPr>
          <w:rFonts w:ascii="Times New Roman" w:hAnsi="Times New Roman"/>
          <w:sz w:val="44"/>
          <w:szCs w:val="44"/>
        </w:rPr>
        <w:t>Часть 2</w:t>
      </w:r>
      <w:bookmarkStart w:id="0" w:name="_GoBack"/>
      <w:bookmarkEnd w:id="0"/>
    </w:p>
    <w:p w:rsidR="00B47036" w:rsidRPr="00582A58" w:rsidRDefault="00B47036" w:rsidP="00582A58">
      <w:pPr>
        <w:spacing w:after="120"/>
        <w:jc w:val="center"/>
        <w:rPr>
          <w:b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</w:t>
      </w:r>
    </w:p>
    <w:p w:rsidR="00B47036" w:rsidRDefault="00B47036" w:rsidP="00D142D9">
      <w:pPr>
        <w:jc w:val="center"/>
      </w:pPr>
      <w:r w:rsidRPr="0051194D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542.25pt;height:351.75pt;visibility:visible" o:bordertopcolor="black" o:borderleftcolor="black" o:borderbottomcolor="black" o:borderrightcolor="black">
            <v:imagedata r:id="rId6" o:title="" grayscale="t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B47036" w:rsidRPr="00B32AF8" w:rsidRDefault="00B47036" w:rsidP="00B32AF8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Default="00B47036" w:rsidP="00D00577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" o:spid="_x0000_i1026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>- место размещения нестационарного торгового объекта.</w:t>
      </w:r>
    </w:p>
    <w:p w:rsidR="00B47036" w:rsidRPr="009F35C7" w:rsidRDefault="00B47036" w:rsidP="009F35C7">
      <w:pPr>
        <w:spacing w:after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8E7343">
        <w:rPr>
          <w:rFonts w:ascii="Times New Roman" w:hAnsi="Times New Roman"/>
          <w:b/>
          <w:sz w:val="28"/>
          <w:szCs w:val="28"/>
        </w:rPr>
        <w:t>Схема №2</w:t>
      </w:r>
    </w:p>
    <w:p w:rsidR="00B47036" w:rsidRDefault="00B47036" w:rsidP="009F35C7">
      <w:pPr>
        <w:rPr>
          <w:b/>
        </w:rPr>
      </w:pPr>
      <w:r>
        <w:rPr>
          <w:noProof/>
        </w:rPr>
        <w:pict>
          <v:shape id="Рисунок 3" o:spid="_x0000_s1026" type="#_x0000_t75" style="position:absolute;margin-left:123.6pt;margin-top:25.9pt;width:541.65pt;height:333.6pt;z-index:251637760;visibility:visible" stroked="t" strokecolor="windowText">
            <v:imagedata r:id="rId8" o:title=""/>
            <w10:wrap type="square"/>
          </v:shape>
        </w:pict>
      </w:r>
    </w:p>
    <w:p w:rsidR="00B47036" w:rsidRDefault="00B47036" w:rsidP="009F35C7">
      <w:pPr>
        <w:rPr>
          <w:b/>
        </w:rPr>
        <w:sectPr w:rsidR="00B47036" w:rsidSect="009F35C7">
          <w:footerReference w:type="default" r:id="rId9"/>
          <w:pgSz w:w="16838" w:h="11906" w:orient="landscape" w:code="9"/>
          <w:pgMar w:top="568" w:right="395" w:bottom="284" w:left="1134" w:header="708" w:footer="163" w:gutter="0"/>
          <w:cols w:space="708"/>
          <w:docGrid w:linePitch="360"/>
        </w:sectPr>
      </w:pPr>
    </w:p>
    <w:p w:rsidR="00B47036" w:rsidRDefault="00B47036" w:rsidP="009F35C7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8E7343" w:rsidRDefault="00B47036" w:rsidP="009F35C7">
      <w:pPr>
        <w:rPr>
          <w:b/>
        </w:rPr>
      </w:pPr>
    </w:p>
    <w:p w:rsidR="00B47036" w:rsidRPr="00B32AF8" w:rsidRDefault="00B47036" w:rsidP="009F35C7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9F35C7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" o:spid="_x0000_i1027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</w:p>
    <w:p w:rsidR="00B47036" w:rsidRDefault="00B47036" w:rsidP="00874211">
      <w:pPr>
        <w:spacing w:after="120"/>
        <w:ind w:left="6372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" o:spid="_x0000_s1027" type="#_x0000_t75" style="position:absolute;left:0;text-align:left;margin-left:151.5pt;margin-top:12.2pt;width:517.55pt;height:351.5pt;z-index:251638784;visibility:visible" stroked="t" strokecolor="windowText">
            <v:imagedata r:id="rId10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" o:spid="_x0000_i1028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7080" w:firstLine="708"/>
        <w:rPr>
          <w:rFonts w:ascii="Times New Roman" w:hAnsi="Times New Roman"/>
          <w:b/>
          <w:sz w:val="28"/>
          <w:szCs w:val="28"/>
        </w:rPr>
      </w:pPr>
    </w:p>
    <w:p w:rsidR="00B47036" w:rsidRDefault="00B47036" w:rsidP="00874211">
      <w:pPr>
        <w:spacing w:after="120"/>
        <w:ind w:left="7080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4</w:t>
      </w:r>
    </w:p>
    <w:p w:rsidR="00B47036" w:rsidRPr="008E7343" w:rsidRDefault="00B47036" w:rsidP="00874211">
      <w:pPr>
        <w:spacing w:after="120"/>
        <w:rPr>
          <w:b/>
        </w:rPr>
      </w:pPr>
    </w:p>
    <w:p w:rsidR="00B47036" w:rsidRDefault="00B47036" w:rsidP="00874211">
      <w:pPr>
        <w:ind w:left="851"/>
        <w:rPr>
          <w:b/>
        </w:rPr>
      </w:pPr>
      <w:r>
        <w:rPr>
          <w:noProof/>
        </w:rPr>
        <w:pict>
          <v:shape id="Рисунок 7" o:spid="_x0000_s1028" type="#_x0000_t75" style="position:absolute;left:0;text-align:left;margin-left:107.3pt;margin-top:0;width:597.15pt;height:324pt;z-index:251639808;visibility:visible;mso-position-vertical:top" stroked="t" strokecolor="windowText">
            <v:imagedata r:id="rId11" o:title=""/>
            <w10:wrap type="square"/>
          </v:shape>
        </w:pict>
      </w: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8" o:spid="_x0000_i1029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B47036" w:rsidRDefault="00B47036" w:rsidP="00874211">
      <w:pPr>
        <w:spacing w:after="120"/>
        <w:ind w:left="7080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5</w:t>
      </w:r>
    </w:p>
    <w:p w:rsidR="00B47036" w:rsidRPr="008E7343" w:rsidRDefault="00B47036" w:rsidP="00874211">
      <w:pPr>
        <w:spacing w:after="120"/>
        <w:jc w:val="center"/>
        <w:rPr>
          <w:b/>
        </w:rPr>
      </w:pPr>
    </w:p>
    <w:p w:rsidR="00B47036" w:rsidRDefault="00B47036" w:rsidP="00874211">
      <w:pPr>
        <w:rPr>
          <w:b/>
        </w:rPr>
      </w:pPr>
      <w:r>
        <w:rPr>
          <w:noProof/>
        </w:rPr>
        <w:pict>
          <v:shape id="Рисунок 9" o:spid="_x0000_s1029" type="#_x0000_t75" style="position:absolute;margin-left:155.4pt;margin-top:6.35pt;width:547.4pt;height:325pt;z-index:251640832;visibility:visible" stroked="t" strokecolor="windowText">
            <v:imagedata r:id="rId12" o:title=""/>
            <w10:wrap type="square"/>
          </v:shape>
        </w:pict>
      </w: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10" o:spid="_x0000_i1030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Pr="00D00577" w:rsidRDefault="00B47036" w:rsidP="00874211">
      <w:pPr>
        <w:rPr>
          <w:rFonts w:ascii="Times New Roman" w:hAnsi="Times New Roman"/>
          <w:sz w:val="28"/>
          <w:szCs w:val="28"/>
        </w:rPr>
      </w:pPr>
    </w:p>
    <w:p w:rsidR="00B47036" w:rsidRDefault="00B47036" w:rsidP="00874211">
      <w:pPr>
        <w:spacing w:after="120"/>
        <w:ind w:left="7080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6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11" o:spid="_x0000_s1030" type="#_x0000_t75" style="position:absolute;left:0;text-align:left;margin-left:134.65pt;margin-top:14.1pt;width:559.4pt;height:343.05pt;z-index:251641856;visibility:visible" stroked="t" strokecolor="windowText">
            <v:imagedata r:id="rId13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12" o:spid="_x0000_i1031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B47036" w:rsidRDefault="00B47036" w:rsidP="00874211">
      <w:pPr>
        <w:spacing w:after="120"/>
        <w:ind w:left="7080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7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13" o:spid="_x0000_s1031" type="#_x0000_t75" style="position:absolute;left:0;text-align:left;margin-left:148.65pt;margin-top:3.95pt;width:521.7pt;height:361.85pt;z-index:251642880;visibility:visible" stroked="t" strokecolor="windowText">
            <v:imagedata r:id="rId14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B32AF8" w:rsidRDefault="00B47036" w:rsidP="002D2940">
      <w:pPr>
        <w:rPr>
          <w:rFonts w:ascii="Times New Roman" w:hAnsi="Times New Roman"/>
          <w:sz w:val="28"/>
          <w:szCs w:val="28"/>
        </w:rPr>
      </w:pPr>
      <w:r w:rsidRPr="008E7343">
        <w:rPr>
          <w:b/>
        </w:rPr>
        <w:br w:type="textWrapping" w:clear="all"/>
      </w:r>
      <w:r>
        <w:rPr>
          <w:b/>
        </w:rPr>
        <w:t xml:space="preserve">                               </w:t>
      </w: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14" o:spid="_x0000_i1032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8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15" o:spid="_x0000_s1032" type="#_x0000_t75" style="position:absolute;left:0;text-align:left;margin-left:148.65pt;margin-top:9.65pt;width:539.85pt;height:351.7pt;z-index:251643904;visibility:visible" stroked="t" strokecolor="windowText">
            <v:imagedata r:id="rId15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16" o:spid="_x0000_i1033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</w:p>
    <w:p w:rsidR="00B47036" w:rsidRDefault="00B47036" w:rsidP="00097378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9</w:t>
      </w:r>
    </w:p>
    <w:p w:rsidR="00B47036" w:rsidRPr="008E7343" w:rsidRDefault="00B47036" w:rsidP="00097378">
      <w:pPr>
        <w:spacing w:after="120"/>
        <w:jc w:val="center"/>
        <w:rPr>
          <w:b/>
        </w:rPr>
      </w:pPr>
      <w:r>
        <w:rPr>
          <w:noProof/>
        </w:rPr>
        <w:pict>
          <v:shape id="Рисунок 81" o:spid="_x0000_s1033" type="#_x0000_t75" style="position:absolute;left:0;text-align:left;margin-left:158.1pt;margin-top:8.5pt;width:489.6pt;height:372.95pt;z-index:251677696;visibility:visible" stroked="t" strokecolor="windowText">
            <v:imagedata r:id="rId16" o:title=""/>
            <w10:wrap type="square"/>
          </v:shape>
        </w:pict>
      </w:r>
    </w:p>
    <w:p w:rsidR="00B47036" w:rsidRDefault="00B47036" w:rsidP="00097378">
      <w:pPr>
        <w:rPr>
          <w:b/>
        </w:rPr>
      </w:pPr>
    </w:p>
    <w:p w:rsidR="00B47036" w:rsidRPr="008E7343" w:rsidRDefault="00B47036" w:rsidP="00097378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097378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Default="00B47036" w:rsidP="00097378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82" o:spid="_x0000_i1034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10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17" o:spid="_x0000_s1034" type="#_x0000_t75" style="position:absolute;left:0;text-align:left;margin-left:136.8pt;margin-top:17.9pt;width:538.75pt;height:354.05pt;z-index:251644928;visibility:visible" stroked="t" strokecolor="windowText">
            <v:imagedata r:id="rId17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18" o:spid="_x0000_i1035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71407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11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19" o:spid="_x0000_s1035" type="#_x0000_t75" style="position:absolute;left:0;text-align:left;margin-left:156.9pt;margin-top:12pt;width:493.45pt;height:356.4pt;z-index:251645952;visibility:visible" stroked="t" strokecolor="windowText">
            <v:imagedata r:id="rId18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Default="00B47036" w:rsidP="0071407C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0" o:spid="_x0000_i1036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12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21" o:spid="_x0000_s1036" type="#_x0000_t75" style="position:absolute;left:0;text-align:left;margin-left:143.9pt;margin-top:9.65pt;width:523.45pt;height:371.8pt;z-index:251646976;visibility:visible" stroked="t" strokecolor="windowText">
            <v:imagedata r:id="rId19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2" o:spid="_x0000_i1037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71407C">
      <w:pPr>
        <w:jc w:val="center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13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23" o:spid="_x0000_s1037" type="#_x0000_t75" style="position:absolute;left:0;text-align:left;margin-left:173.7pt;margin-top:10.15pt;width:472.4pt;height:373.7pt;z-index:251648000;visibility:visible" stroked="t" strokecolor="windowText">
            <v:imagedata r:id="rId20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4" o:spid="_x0000_i1038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14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25" o:spid="_x0000_s1038" type="#_x0000_t75" style="position:absolute;left:0;text-align:left;margin-left:138pt;margin-top:4.95pt;width:532.8pt;height:356.8pt;z-index:251649024;visibility:visible" stroked="t" strokecolor="windowText">
            <v:imagedata r:id="rId21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6" o:spid="_x0000_i1039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2D2940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  <w:t xml:space="preserve">                                                                                                  </w:t>
      </w: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15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27" o:spid="_x0000_s1039" type="#_x0000_t75" style="position:absolute;left:0;text-align:left;margin-left:162.8pt;margin-top:5.5pt;width:475.65pt;height:377.75pt;z-index:251650048;visibility:visible" stroked="t" strokecolor="windowText">
            <v:imagedata r:id="rId22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28" o:spid="_x0000_i1040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16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29" o:spid="_x0000_s1040" type="#_x0000_t75" style="position:absolute;left:0;text-align:left;margin-left:169.65pt;margin-top:11.2pt;width:504.95pt;height:370.95pt;z-index:251651072;visibility:visible" stroked="t" strokecolor="windowText">
            <v:imagedata r:id="rId23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30" o:spid="_x0000_i1041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pict>
          <v:shape id="Рисунок 31" o:spid="_x0000_s1041" type="#_x0000_t75" style="position:absolute;left:0;text-align:left;margin-left:133.3pt;margin-top:35.35pt;width:570.7pt;height:371.35pt;z-index:251652096;visibility:visible" stroked="t" strokecolor="windowText">
            <v:imagedata r:id="rId24" o:title=""/>
            <w10:wrap type="square"/>
          </v:shape>
        </w:pict>
      </w: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17</w:t>
      </w:r>
    </w:p>
    <w:p w:rsidR="00B47036" w:rsidRPr="008E7343" w:rsidRDefault="00B47036" w:rsidP="00874211">
      <w:pPr>
        <w:spacing w:after="120"/>
        <w:jc w:val="center"/>
        <w:rPr>
          <w:b/>
        </w:rPr>
      </w:pP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32" o:spid="_x0000_i1042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18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33" o:spid="_x0000_s1042" type="#_x0000_t75" style="position:absolute;left:0;text-align:left;margin-left:147.3pt;margin-top:4.4pt;width:534.15pt;height:381.95pt;z-index:251653120;visibility:visible" stroked="t" strokecolor="windowText">
            <v:imagedata r:id="rId25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34" o:spid="_x0000_i1043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19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35" o:spid="_x0000_s1043" type="#_x0000_t75" style="position:absolute;left:0;text-align:left;margin-left:114.2pt;margin-top:4.05pt;width:586.7pt;height:349.5pt;z-index:251654144;visibility:visible" stroked="t" strokecolor="windowText">
            <v:imagedata r:id="rId26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36" o:spid="_x0000_i1044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20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37" o:spid="_x0000_s1044" type="#_x0000_t75" style="position:absolute;left:0;text-align:left;margin-left:166.95pt;margin-top:8.2pt;width:466.45pt;height:371.55pt;z-index:251655168;visibility:visible" stroked="t" strokecolor="windowText">
            <v:imagedata r:id="rId27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38" o:spid="_x0000_i1045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21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39" o:spid="_x0000_s1045" type="#_x0000_t75" style="position:absolute;left:0;text-align:left;margin-left:154.55pt;margin-top:12.2pt;width:500.65pt;height:360.95pt;z-index:251656192;visibility:visible" stroked="t" strokecolor="windowText">
            <v:imagedata r:id="rId28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0" o:spid="_x0000_i1046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22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41" o:spid="_x0000_s1046" type="#_x0000_t75" style="position:absolute;left:0;text-align:left;margin-left:155.05pt;margin-top:14.9pt;width:500.65pt;height:355.55pt;z-index:251657216;visibility:visible" stroked="t" strokecolor="windowText">
            <v:imagedata r:id="rId29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2" o:spid="_x0000_i1047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23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43" o:spid="_x0000_s1047" type="#_x0000_t75" style="position:absolute;left:0;text-align:left;margin-left:148pt;margin-top:20.95pt;width:513.2pt;height:356.15pt;z-index:251658240;visibility:visible" stroked="t" strokecolor="windowText">
            <v:imagedata r:id="rId30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4" o:spid="_x0000_i1048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24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45" o:spid="_x0000_s1048" type="#_x0000_t75" style="position:absolute;left:0;text-align:left;margin-left:147.25pt;margin-top:20.95pt;width:514.6pt;height:356.15pt;z-index:251659264;visibility:visible" stroked="t" strokecolor="windowText">
            <v:imagedata r:id="rId31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6" o:spid="_x0000_i1049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25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47" o:spid="_x0000_s1049" type="#_x0000_t75" style="position:absolute;left:0;text-align:left;margin-left:152.05pt;margin-top:4.4pt;width:510.05pt;height:381.4pt;z-index:251660288;visibility:visible" stroked="t" strokecolor="windowText">
            <v:imagedata r:id="rId32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48" o:spid="_x0000_i1050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26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49" o:spid="_x0000_s1050" type="#_x0000_t75" style="position:absolute;left:0;text-align:left;margin-left:153.05pt;margin-top:10.2pt;width:508.85pt;height:380.65pt;z-index:251661312;visibility:visible" stroked="t" strokecolor="windowText">
            <v:imagedata r:id="rId33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50" o:spid="_x0000_i1051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27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1" o:spid="_x0000_s1051" type="#_x0000_t75" style="position:absolute;left:0;text-align:left;margin-left:170.25pt;margin-top:10.25pt;width:474.6pt;height:380.65pt;z-index:251662336;visibility:visible" stroked="t" strokecolor="windowText">
            <v:imagedata r:id="rId34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52" o:spid="_x0000_i1052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28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3" o:spid="_x0000_s1052" type="#_x0000_t75" style="position:absolute;left:0;text-align:left;margin-left:168.95pt;margin-top:10.25pt;width:478pt;height:380.65pt;z-index:251663360;visibility:visible" stroked="t" strokecolor="windowText">
            <v:imagedata r:id="rId35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54" o:spid="_x0000_i1053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29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5" o:spid="_x0000_s1053" type="#_x0000_t75" style="position:absolute;left:0;text-align:left;margin-left:140.15pt;margin-top:16.05pt;width:534.5pt;height:352.2pt;z-index:251664384;visibility:visible" stroked="t" strokecolor="windowText">
            <v:imagedata r:id="rId36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56" o:spid="_x0000_i1054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30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7" o:spid="_x0000_s1054" type="#_x0000_t75" style="position:absolute;left:0;text-align:left;margin-left:151.25pt;margin-top:16.05pt;width:514.8pt;height:5in;z-index:251665408;visibility:visible" stroked="t" strokecolor="windowText">
            <v:imagedata r:id="rId37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58" o:spid="_x0000_i1055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31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59" o:spid="_x0000_s1055" type="#_x0000_t75" style="position:absolute;left:0;text-align:left;margin-left:167.6pt;margin-top:7.3pt;width:487.85pt;height:374.55pt;z-index:251666432;visibility:visible" stroked="t" strokecolor="windowText">
            <v:imagedata r:id="rId38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0" o:spid="_x0000_i1056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32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61" o:spid="_x0000_s1056" type="#_x0000_t75" style="position:absolute;left:0;text-align:left;margin-left:167.7pt;margin-top:6.35pt;width:482.55pt;height:377.55pt;z-index:251667456;visibility:visible" stroked="t" strokecolor="windowText">
            <v:imagedata r:id="rId39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2" o:spid="_x0000_i1057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33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63" o:spid="_x0000_s1057" type="#_x0000_t75" style="position:absolute;left:0;text-align:left;margin-left:147.6pt;margin-top:6.35pt;width:513.6pt;height:358.05pt;z-index:251668480;visibility:visible" stroked="t" strokecolor="windowText">
            <v:imagedata r:id="rId40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4" o:spid="_x0000_i1058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34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65" o:spid="_x0000_s1058" type="#_x0000_t75" style="position:absolute;left:0;text-align:left;margin-left:131.8pt;margin-top:11.15pt;width:546.2pt;height:338.55pt;z-index:251669504;visibility:visible" stroked="t" strokecolor="windowText">
            <v:imagedata r:id="rId41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6" o:spid="_x0000_i1059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35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67" o:spid="_x0000_s1059" type="#_x0000_t75" style="position:absolute;left:0;text-align:left;margin-left:142.15pt;margin-top:11.2pt;width:532.45pt;height:350.25pt;z-index:251670528;visibility:visible" stroked="t" strokecolor="windowText">
            <v:imagedata r:id="rId42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68" o:spid="_x0000_i1060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>
      <w:pPr>
        <w:rPr>
          <w:rFonts w:ascii="Times New Roman" w:hAnsi="Times New Roman"/>
          <w:sz w:val="28"/>
          <w:szCs w:val="28"/>
        </w:rPr>
      </w:pP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36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69" o:spid="_x0000_s1060" type="#_x0000_t75" style="position:absolute;left:0;text-align:left;margin-left:163.2pt;margin-top:4.3pt;width:486.1pt;height:384.3pt;z-index:251671552;visibility:visible" stroked="t" strokecolor="windowText">
            <v:imagedata r:id="rId43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70" o:spid="_x0000_i1061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37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71" o:spid="_x0000_s1061" type="#_x0000_t75" style="position:absolute;left:0;text-align:left;margin-left:131.4pt;margin-top:5.35pt;width:549.4pt;height:356.1pt;z-index:251672576;visibility:visible" stroked="t" strokecolor="windowText">
            <v:imagedata r:id="rId44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72" o:spid="_x0000_i1062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41287E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38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73" o:spid="_x0000_s1062" type="#_x0000_t75" style="position:absolute;left:0;text-align:left;margin-left:168.7pt;margin-top:5.35pt;width:488.4pt;height:375.85pt;z-index:251673600;visibility:visible" stroked="t" strokecolor="windowText">
            <v:imagedata r:id="rId45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74" o:spid="_x0000_i1063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874211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39</w:t>
      </w:r>
    </w:p>
    <w:p w:rsidR="00B47036" w:rsidRPr="008E7343" w:rsidRDefault="00B47036" w:rsidP="00874211">
      <w:pPr>
        <w:spacing w:after="120"/>
        <w:jc w:val="center"/>
        <w:rPr>
          <w:b/>
        </w:rPr>
      </w:pPr>
      <w:r>
        <w:rPr>
          <w:noProof/>
        </w:rPr>
        <w:pict>
          <v:shape id="Рисунок 75" o:spid="_x0000_s1063" type="#_x0000_t75" style="position:absolute;left:0;text-align:left;margin-left:168.7pt;margin-top:11.6pt;width:488.4pt;height:363.35pt;z-index:251674624;visibility:visible" stroked="t" strokecolor="windowText">
            <v:imagedata r:id="rId46" o:title=""/>
            <w10:wrap type="square"/>
          </v:shape>
        </w:pict>
      </w:r>
    </w:p>
    <w:p w:rsidR="00B47036" w:rsidRDefault="00B47036" w:rsidP="00874211">
      <w:pPr>
        <w:rPr>
          <w:b/>
        </w:rPr>
      </w:pPr>
    </w:p>
    <w:p w:rsidR="00B47036" w:rsidRPr="008E7343" w:rsidRDefault="00B47036" w:rsidP="00874211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874211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Default="00B47036" w:rsidP="000C1290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76" o:spid="_x0000_i1064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0C1290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40</w:t>
      </w:r>
    </w:p>
    <w:p w:rsidR="00B47036" w:rsidRPr="008E7343" w:rsidRDefault="00B47036" w:rsidP="000C1290">
      <w:pPr>
        <w:spacing w:after="120"/>
        <w:jc w:val="center"/>
        <w:rPr>
          <w:b/>
        </w:rPr>
      </w:pPr>
      <w:r>
        <w:rPr>
          <w:noProof/>
        </w:rPr>
        <w:pict>
          <v:shape id="Рисунок 77" o:spid="_x0000_s1064" type="#_x0000_t75" style="position:absolute;left:0;text-align:left;margin-left:160.55pt;margin-top:13.15pt;width:496.05pt;height:356.1pt;z-index:251675648;visibility:visible" stroked="t" strokecolor="windowText">
            <v:imagedata r:id="rId47" o:title=""/>
            <w10:wrap type="square"/>
          </v:shape>
        </w:pict>
      </w:r>
    </w:p>
    <w:p w:rsidR="00B47036" w:rsidRDefault="00B47036" w:rsidP="000C1290">
      <w:pPr>
        <w:rPr>
          <w:b/>
        </w:rPr>
      </w:pPr>
    </w:p>
    <w:p w:rsidR="00B47036" w:rsidRPr="008E7343" w:rsidRDefault="00B47036" w:rsidP="000C1290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0C1290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0C1290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78" o:spid="_x0000_i1065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p w:rsidR="00B47036" w:rsidRDefault="00B47036" w:rsidP="000C1290">
      <w:pPr>
        <w:spacing w:after="120"/>
        <w:ind w:left="6663" w:firstLine="708"/>
        <w:rPr>
          <w:rFonts w:ascii="Times New Roman" w:hAnsi="Times New Roman"/>
          <w:b/>
          <w:sz w:val="28"/>
          <w:szCs w:val="28"/>
        </w:rPr>
      </w:pPr>
      <w:r w:rsidRPr="008E7343">
        <w:rPr>
          <w:rFonts w:ascii="Times New Roman" w:hAnsi="Times New Roman"/>
          <w:b/>
          <w:sz w:val="28"/>
          <w:szCs w:val="28"/>
        </w:rPr>
        <w:t>Схема №</w:t>
      </w:r>
      <w:r>
        <w:rPr>
          <w:rFonts w:ascii="Times New Roman" w:hAnsi="Times New Roman"/>
          <w:b/>
          <w:sz w:val="28"/>
          <w:szCs w:val="28"/>
        </w:rPr>
        <w:t>41</w:t>
      </w:r>
    </w:p>
    <w:p w:rsidR="00B47036" w:rsidRPr="008E7343" w:rsidRDefault="00B47036" w:rsidP="000C1290">
      <w:pPr>
        <w:spacing w:after="120"/>
        <w:jc w:val="center"/>
        <w:rPr>
          <w:b/>
        </w:rPr>
      </w:pPr>
      <w:r>
        <w:rPr>
          <w:noProof/>
        </w:rPr>
        <w:pict>
          <v:shape id="Рисунок 79" o:spid="_x0000_s1065" type="#_x0000_t75" style="position:absolute;left:0;text-align:left;margin-left:151.2pt;margin-top:9.25pt;width:520.7pt;height:357.05pt;z-index:251676672;visibility:visible" stroked="t" strokecolor="windowText">
            <v:imagedata r:id="rId48" o:title=""/>
            <w10:wrap type="square"/>
          </v:shape>
        </w:pict>
      </w:r>
    </w:p>
    <w:p w:rsidR="00B47036" w:rsidRDefault="00B47036" w:rsidP="000C1290">
      <w:pPr>
        <w:rPr>
          <w:b/>
        </w:rPr>
      </w:pPr>
    </w:p>
    <w:p w:rsidR="00B47036" w:rsidRPr="008E7343" w:rsidRDefault="00B47036" w:rsidP="000C1290">
      <w:pPr>
        <w:rPr>
          <w:b/>
        </w:rPr>
      </w:pPr>
      <w:r w:rsidRPr="008E7343">
        <w:rPr>
          <w:b/>
        </w:rPr>
        <w:br w:type="textWrapping" w:clear="all"/>
      </w:r>
    </w:p>
    <w:p w:rsidR="00B47036" w:rsidRPr="00B32AF8" w:rsidRDefault="00B47036" w:rsidP="000C1290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обозначения:</w:t>
      </w:r>
    </w:p>
    <w:p w:rsidR="00B47036" w:rsidRPr="00D00577" w:rsidRDefault="00B47036" w:rsidP="000C1290">
      <w:pPr>
        <w:ind w:firstLine="708"/>
        <w:rPr>
          <w:rFonts w:ascii="Times New Roman" w:hAnsi="Times New Roman"/>
          <w:sz w:val="28"/>
          <w:szCs w:val="28"/>
        </w:rPr>
      </w:pPr>
      <w:r w:rsidRPr="00B92F34">
        <w:rPr>
          <w:rFonts w:ascii="Times New Roman" w:hAnsi="Times New Roman"/>
          <w:noProof/>
          <w:sz w:val="28"/>
          <w:szCs w:val="28"/>
        </w:rPr>
        <w:pict>
          <v:shape id="Рисунок 80" o:spid="_x0000_i1066" type="#_x0000_t75" style="width:24pt;height:27.75pt;visibility:visible">
            <v:imagedata r:id="rId7" o:title="" croptop="11173f" cropbottom="8094f" cropleft="20811f" cropright="12935f"/>
          </v:shape>
        </w:pict>
      </w:r>
      <w:r>
        <w:rPr>
          <w:rFonts w:ascii="Times New Roman" w:hAnsi="Times New Roman"/>
          <w:sz w:val="28"/>
          <w:szCs w:val="28"/>
        </w:rPr>
        <w:tab/>
        <w:t xml:space="preserve"> - место размещения нестационарного торгового объекта.</w:t>
      </w:r>
    </w:p>
    <w:sectPr w:rsidR="00B47036" w:rsidRPr="00D00577" w:rsidSect="00874211">
      <w:type w:val="continuous"/>
      <w:pgSz w:w="16838" w:h="11906" w:orient="landscape" w:code="9"/>
      <w:pgMar w:top="1134" w:right="395" w:bottom="709" w:left="284" w:header="708" w:footer="16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7036" w:rsidRDefault="00B47036" w:rsidP="00D142D9">
      <w:pPr>
        <w:spacing w:after="0" w:line="240" w:lineRule="auto"/>
      </w:pPr>
      <w:r>
        <w:separator/>
      </w:r>
    </w:p>
  </w:endnote>
  <w:endnote w:type="continuationSeparator" w:id="1">
    <w:p w:rsidR="00B47036" w:rsidRDefault="00B47036" w:rsidP="00D142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7036" w:rsidRDefault="00B47036">
    <w:pPr>
      <w:pStyle w:val="Footer"/>
      <w:jc w:val="center"/>
    </w:pPr>
  </w:p>
  <w:p w:rsidR="00B47036" w:rsidRDefault="00B4703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7036" w:rsidRDefault="00B47036" w:rsidP="00D142D9">
      <w:pPr>
        <w:spacing w:after="0" w:line="240" w:lineRule="auto"/>
      </w:pPr>
      <w:r>
        <w:separator/>
      </w:r>
    </w:p>
  </w:footnote>
  <w:footnote w:type="continuationSeparator" w:id="1">
    <w:p w:rsidR="00B47036" w:rsidRDefault="00B47036" w:rsidP="00D142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42530"/>
    <w:rsid w:val="00097378"/>
    <w:rsid w:val="000C1290"/>
    <w:rsid w:val="000C1D5E"/>
    <w:rsid w:val="000E4474"/>
    <w:rsid w:val="002D2940"/>
    <w:rsid w:val="0041287E"/>
    <w:rsid w:val="004C25D0"/>
    <w:rsid w:val="0051194D"/>
    <w:rsid w:val="00513C6D"/>
    <w:rsid w:val="00582A58"/>
    <w:rsid w:val="005B56E1"/>
    <w:rsid w:val="00672881"/>
    <w:rsid w:val="0071407C"/>
    <w:rsid w:val="00717C2D"/>
    <w:rsid w:val="007800AB"/>
    <w:rsid w:val="00874211"/>
    <w:rsid w:val="008E7343"/>
    <w:rsid w:val="009230D8"/>
    <w:rsid w:val="00971CDA"/>
    <w:rsid w:val="009F35C7"/>
    <w:rsid w:val="00AC642D"/>
    <w:rsid w:val="00B32AF8"/>
    <w:rsid w:val="00B47036"/>
    <w:rsid w:val="00B92F34"/>
    <w:rsid w:val="00D00577"/>
    <w:rsid w:val="00D142D9"/>
    <w:rsid w:val="00D30A84"/>
    <w:rsid w:val="00D50FD5"/>
    <w:rsid w:val="00E42530"/>
    <w:rsid w:val="00F13EFD"/>
    <w:rsid w:val="00F14F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2530"/>
    <w:pPr>
      <w:spacing w:after="200" w:line="276" w:lineRule="auto"/>
    </w:pPr>
    <w:rPr>
      <w:rFonts w:eastAsia="Times New Roma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E42530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4253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D142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D142D9"/>
    <w:rPr>
      <w:rFonts w:eastAsia="Times New Roman" w:cs="Times New Roman"/>
      <w:lang w:eastAsia="ru-RU"/>
    </w:rPr>
  </w:style>
  <w:style w:type="paragraph" w:styleId="Footer">
    <w:name w:val="footer"/>
    <w:basedOn w:val="Normal"/>
    <w:link w:val="FooterChar"/>
    <w:uiPriority w:val="99"/>
    <w:rsid w:val="00D142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142D9"/>
    <w:rPr>
      <w:rFonts w:eastAsia="Times New Roman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51</TotalTime>
  <Pages>42</Pages>
  <Words>596</Words>
  <Characters>3399</Characters>
  <Application>Microsoft Office Outlook</Application>
  <DocSecurity>0</DocSecurity>
  <Lines>0</Lines>
  <Paragraphs>0</Paragraphs>
  <ScaleCrop>false</ScaleCrop>
  <Company>Администрация города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User3214</dc:creator>
  <cp:keywords/>
  <dc:description/>
  <cp:lastModifiedBy>User</cp:lastModifiedBy>
  <cp:revision>19</cp:revision>
  <cp:lastPrinted>2013-12-02T13:58:00Z</cp:lastPrinted>
  <dcterms:created xsi:type="dcterms:W3CDTF">2013-12-03T11:12:00Z</dcterms:created>
  <dcterms:modified xsi:type="dcterms:W3CDTF">2013-12-05T04:29:00Z</dcterms:modified>
</cp:coreProperties>
</file>